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D5AD6" w14:textId="10962AF4" w:rsidR="00FC7985" w:rsidRDefault="006E5875" w:rsidP="00E71FC3">
      <w:pPr>
        <w:pStyle w:val="NoSpacing"/>
      </w:pPr>
      <w:r>
        <w:rPr>
          <w:u w:val="single"/>
        </w:rPr>
        <w:t>Sir William MOUNTFORD</w:t>
      </w:r>
      <w:r>
        <w:t xml:space="preserve">    (fl.1433)</w:t>
      </w:r>
    </w:p>
    <w:p w14:paraId="6BFA91F4" w14:textId="06BE2A24" w:rsidR="006E5875" w:rsidRDefault="006E5875" w:rsidP="00E71FC3">
      <w:pPr>
        <w:pStyle w:val="NoSpacing"/>
      </w:pPr>
    </w:p>
    <w:p w14:paraId="48635B27" w14:textId="704D415A" w:rsidR="006E5875" w:rsidRDefault="006E5875" w:rsidP="00E71FC3">
      <w:pPr>
        <w:pStyle w:val="NoSpacing"/>
      </w:pPr>
    </w:p>
    <w:p w14:paraId="13ED2022" w14:textId="77777777" w:rsidR="00D71B3E" w:rsidRDefault="00D71B3E" w:rsidP="00D71B3E">
      <w:pPr>
        <w:pStyle w:val="NoSpacing"/>
      </w:pPr>
      <w:r>
        <w:t>26 Nov.1431</w:t>
      </w:r>
      <w:r>
        <w:tab/>
        <w:t>He was appointed Sheriff of Warwickshire and Leicestershire.</w:t>
      </w:r>
    </w:p>
    <w:p w14:paraId="5ED10657" w14:textId="71494F17" w:rsidR="00D71B3E" w:rsidRDefault="00D71B3E" w:rsidP="00E71FC3">
      <w:pPr>
        <w:pStyle w:val="NoSpacing"/>
      </w:pPr>
      <w:r>
        <w:tab/>
      </w:r>
      <w:r>
        <w:tab/>
        <w:t>(C.F.R. 1430-37 p.78)</w:t>
      </w:r>
    </w:p>
    <w:p w14:paraId="4DD6CB7E" w14:textId="5039FD36" w:rsidR="006E5875" w:rsidRDefault="006E5875" w:rsidP="00E71FC3">
      <w:pPr>
        <w:pStyle w:val="NoSpacing"/>
      </w:pPr>
      <w:r>
        <w:tab/>
        <w:t>1433</w:t>
      </w:r>
      <w:r>
        <w:tab/>
        <w:t>His chariot journeyed from Stourbridge Fair, near Cambridge,</w:t>
      </w:r>
    </w:p>
    <w:p w14:paraId="5BB3EFA9" w14:textId="3CFBD2A1" w:rsidR="006E5875" w:rsidRDefault="006E5875" w:rsidP="00E71FC3">
      <w:pPr>
        <w:pStyle w:val="NoSpacing"/>
      </w:pPr>
      <w:r>
        <w:tab/>
      </w:r>
      <w:r>
        <w:tab/>
        <w:t>to Kingshurst, north Warwickshire.</w:t>
      </w:r>
    </w:p>
    <w:p w14:paraId="4F4AA03A" w14:textId="77777777" w:rsidR="006E5875" w:rsidRDefault="006E5875" w:rsidP="006E5875">
      <w:pPr>
        <w:pStyle w:val="NoSpacing"/>
      </w:pPr>
      <w:r>
        <w:tab/>
      </w:r>
      <w:r>
        <w:tab/>
        <w:t>(“Standards of Living in the later Middle Ages” by Christopher Dyer,</w:t>
      </w:r>
    </w:p>
    <w:p w14:paraId="7CF1AE6D" w14:textId="1D860F66" w:rsidR="006E5875" w:rsidRDefault="006E5875" w:rsidP="006E5875">
      <w:pPr>
        <w:pStyle w:val="NoSpacing"/>
      </w:pPr>
      <w:r>
        <w:tab/>
      </w:r>
      <w:r>
        <w:tab/>
        <w:t>pub.1489 Cambridge University Press p.72)</w:t>
      </w:r>
    </w:p>
    <w:p w14:paraId="6B0D4B6B" w14:textId="77777777" w:rsidR="00FC7985" w:rsidRDefault="00FC7985" w:rsidP="00FC7985">
      <w:pPr>
        <w:pStyle w:val="NoSpacing"/>
      </w:pPr>
      <w:r>
        <w:t>20 May1437</w:t>
      </w:r>
      <w:r>
        <w:tab/>
        <w:t xml:space="preserve">He was one of those who were commissioned to distribute </w:t>
      </w:r>
    </w:p>
    <w:p w14:paraId="78132D2C" w14:textId="77777777" w:rsidR="00FC7985" w:rsidRDefault="00FC7985" w:rsidP="00FC7985">
      <w:pPr>
        <w:pStyle w:val="NoSpacing"/>
      </w:pPr>
      <w:r>
        <w:tab/>
      </w:r>
      <w:r>
        <w:tab/>
        <w:t>£88 7s 4½d in Warwickshire.</w:t>
      </w:r>
    </w:p>
    <w:p w14:paraId="3E7A0B38" w14:textId="12AAE206" w:rsidR="00FC7985" w:rsidRDefault="00FC7985" w:rsidP="006E5875">
      <w:pPr>
        <w:pStyle w:val="NoSpacing"/>
      </w:pPr>
      <w:r>
        <w:tab/>
      </w:r>
      <w:r>
        <w:tab/>
        <w:t>(C,F,R, 1430-37 p.351)</w:t>
      </w:r>
    </w:p>
    <w:p w14:paraId="5EBD983D" w14:textId="77777777" w:rsidR="006E5875" w:rsidRDefault="006E5875" w:rsidP="006E5875">
      <w:pPr>
        <w:pStyle w:val="NoSpacing"/>
      </w:pPr>
    </w:p>
    <w:p w14:paraId="797C338C" w14:textId="0B2A132E" w:rsidR="006E5875" w:rsidRDefault="006E5875" w:rsidP="006E5875">
      <w:pPr>
        <w:pStyle w:val="NoSpacing"/>
      </w:pPr>
    </w:p>
    <w:p w14:paraId="60437ACD" w14:textId="4C2F1683" w:rsidR="00D71B3E" w:rsidRDefault="00D71B3E" w:rsidP="006E5875">
      <w:pPr>
        <w:pStyle w:val="NoSpacing"/>
      </w:pPr>
      <w:r>
        <w:t>13 October 2022</w:t>
      </w:r>
    </w:p>
    <w:p w14:paraId="5B7BBE7A" w14:textId="613BD355" w:rsidR="00FC7985" w:rsidRPr="003E3E72" w:rsidRDefault="00FC7985" w:rsidP="006E5875">
      <w:pPr>
        <w:pStyle w:val="NoSpacing"/>
      </w:pPr>
      <w:r>
        <w:t xml:space="preserve">  4 December 2025</w:t>
      </w:r>
    </w:p>
    <w:p w14:paraId="23CC43F4" w14:textId="2CD28A28" w:rsidR="006E5875" w:rsidRPr="006E5875" w:rsidRDefault="006E5875" w:rsidP="00E71FC3">
      <w:pPr>
        <w:pStyle w:val="NoSpacing"/>
      </w:pPr>
    </w:p>
    <w:sectPr w:rsidR="006E5875" w:rsidRPr="006E58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9E371" w14:textId="77777777" w:rsidR="006E5875" w:rsidRDefault="006E5875" w:rsidP="00E71FC3">
      <w:pPr>
        <w:spacing w:after="0" w:line="240" w:lineRule="auto"/>
      </w:pPr>
      <w:r>
        <w:separator/>
      </w:r>
    </w:p>
  </w:endnote>
  <w:endnote w:type="continuationSeparator" w:id="0">
    <w:p w14:paraId="781CE191" w14:textId="77777777" w:rsidR="006E5875" w:rsidRDefault="006E58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297E3" w14:textId="77777777" w:rsidR="00E71FC3" w:rsidRPr="00E71FC3" w:rsidRDefault="00577BD5">
    <w:pPr>
      <w:pStyle w:val="Footer"/>
    </w:pPr>
    <w:r>
      <w:t xml:space="preserve">Compliation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28C1F" w14:textId="77777777" w:rsidR="006E5875" w:rsidRDefault="006E5875" w:rsidP="00E71FC3">
      <w:pPr>
        <w:spacing w:after="0" w:line="240" w:lineRule="auto"/>
      </w:pPr>
      <w:r>
        <w:separator/>
      </w:r>
    </w:p>
  </w:footnote>
  <w:footnote w:type="continuationSeparator" w:id="0">
    <w:p w14:paraId="757DE756" w14:textId="77777777" w:rsidR="006E5875" w:rsidRDefault="006E58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875"/>
    <w:rsid w:val="001A7C09"/>
    <w:rsid w:val="00577BD5"/>
    <w:rsid w:val="006A1F77"/>
    <w:rsid w:val="006E5875"/>
    <w:rsid w:val="00733BE7"/>
    <w:rsid w:val="00AB52E8"/>
    <w:rsid w:val="00B16D3F"/>
    <w:rsid w:val="00CD1280"/>
    <w:rsid w:val="00D71B3E"/>
    <w:rsid w:val="00E71FC3"/>
    <w:rsid w:val="00EF4813"/>
    <w:rsid w:val="00FC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5CFB5"/>
  <w15:chartTrackingRefBased/>
  <w15:docId w15:val="{280E4AF4-0256-40B6-B562-062BA1807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A1.dotx</Template>
  <TotalTime>5</TotalTime>
  <Pages>1</Pages>
  <Words>72</Words>
  <Characters>417</Characters>
  <Application>Microsoft Office Word</Application>
  <DocSecurity>0</DocSecurity>
  <Lines>16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2020-01-14T15:45:00Z</dcterms:created>
  <dcterms:modified xsi:type="dcterms:W3CDTF">2025-12-04T10:29:00Z</dcterms:modified>
</cp:coreProperties>
</file>